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C46F4" w14:textId="77777777" w:rsidR="00E07658" w:rsidRDefault="00E07658" w:rsidP="00E076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HERVY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709AE178" w14:textId="77777777" w:rsidR="00E07658" w:rsidRDefault="00E07658" w:rsidP="00E07658">
      <w:pPr>
        <w:pStyle w:val="NoSpacing"/>
        <w:rPr>
          <w:rFonts w:cs="Times New Roman"/>
          <w:szCs w:val="24"/>
        </w:rPr>
      </w:pPr>
    </w:p>
    <w:p w14:paraId="00C8A8EA" w14:textId="77777777" w:rsidR="00E07658" w:rsidRDefault="00E07658" w:rsidP="00E07658">
      <w:pPr>
        <w:pStyle w:val="NoSpacing"/>
        <w:rPr>
          <w:rFonts w:cs="Times New Roman"/>
          <w:szCs w:val="24"/>
        </w:rPr>
      </w:pPr>
    </w:p>
    <w:p w14:paraId="2D04D746" w14:textId="77777777" w:rsidR="00E07658" w:rsidRDefault="00E07658" w:rsidP="00E076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He made a plaint of trespass and assault against John </w:t>
      </w:r>
      <w:proofErr w:type="spellStart"/>
      <w:r>
        <w:rPr>
          <w:rFonts w:cs="Times New Roman"/>
          <w:szCs w:val="24"/>
        </w:rPr>
        <w:t>Browene</w:t>
      </w:r>
      <w:proofErr w:type="spellEnd"/>
      <w:r>
        <w:rPr>
          <w:rFonts w:cs="Times New Roman"/>
          <w:szCs w:val="24"/>
        </w:rPr>
        <w:t xml:space="preserve"> of </w:t>
      </w:r>
    </w:p>
    <w:p w14:paraId="2DC37019" w14:textId="77777777" w:rsidR="00E07658" w:rsidRDefault="00E07658" w:rsidP="00E076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Sherbourne</w:t>
      </w:r>
      <w:proofErr w:type="spellEnd"/>
      <w:r>
        <w:rPr>
          <w:rFonts w:cs="Times New Roman"/>
          <w:szCs w:val="24"/>
        </w:rPr>
        <w:t>, Dorset, brasier(q.v.).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3DB041FE" w14:textId="77777777" w:rsidR="00E07658" w:rsidRDefault="00E07658" w:rsidP="00E076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2DE0735F" w14:textId="77777777" w:rsidR="00E07658" w:rsidRDefault="00E07658" w:rsidP="00E07658">
      <w:pPr>
        <w:pStyle w:val="NoSpacing"/>
        <w:rPr>
          <w:rFonts w:cs="Times New Roman"/>
          <w:szCs w:val="24"/>
        </w:rPr>
      </w:pPr>
    </w:p>
    <w:p w14:paraId="16B6C740" w14:textId="77777777" w:rsidR="00E07658" w:rsidRDefault="00E07658" w:rsidP="00E07658">
      <w:pPr>
        <w:pStyle w:val="NoSpacing"/>
        <w:rPr>
          <w:rFonts w:cs="Times New Roman"/>
          <w:szCs w:val="24"/>
        </w:rPr>
      </w:pPr>
    </w:p>
    <w:p w14:paraId="7D069D84" w14:textId="77777777" w:rsidR="00E07658" w:rsidRDefault="00E07658" w:rsidP="00E076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7ED538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872AA" w14:textId="77777777" w:rsidR="00E07658" w:rsidRDefault="00E07658" w:rsidP="009139A6">
      <w:r>
        <w:separator/>
      </w:r>
    </w:p>
  </w:endnote>
  <w:endnote w:type="continuationSeparator" w:id="0">
    <w:p w14:paraId="52CA92DC" w14:textId="77777777" w:rsidR="00E07658" w:rsidRDefault="00E076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D3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3D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13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BB483" w14:textId="77777777" w:rsidR="00E07658" w:rsidRDefault="00E07658" w:rsidP="009139A6">
      <w:r>
        <w:separator/>
      </w:r>
    </w:p>
  </w:footnote>
  <w:footnote w:type="continuationSeparator" w:id="0">
    <w:p w14:paraId="477635BC" w14:textId="77777777" w:rsidR="00E07658" w:rsidRDefault="00E076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CE3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11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99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65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0765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68F75"/>
  <w15:chartTrackingRefBased/>
  <w15:docId w15:val="{B7FDF633-9306-4E48-81C8-3ECADB26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076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2023-08-12T06:38:00Z</dcterms:created>
  <dcterms:modified xsi:type="dcterms:W3CDTF">2023-08-12T06:38:00Z</dcterms:modified>
</cp:coreProperties>
</file>